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BFB" w:rsidRPr="00890B75" w:rsidRDefault="00ED0985">
      <w:pPr>
        <w:pStyle w:val="Heading1"/>
        <w:rPr>
          <w:lang w:val="en-AU"/>
        </w:rPr>
      </w:pPr>
      <w:r w:rsidRPr="00890B75">
        <w:rPr>
          <w:sz w:val="48"/>
          <w:szCs w:val="48"/>
          <w:lang w:val="en-AU"/>
        </w:rPr>
        <w:t>Carbon Blue</w:t>
      </w:r>
      <w:r w:rsidR="00776393" w:rsidRPr="00890B75">
        <w:rPr>
          <w:lang w:val="en-AU"/>
        </w:rPr>
        <w:tab/>
      </w:r>
      <w:r w:rsidR="00776393" w:rsidRPr="00890B75">
        <w:rPr>
          <w:noProof/>
          <w:lang w:val="en-AU" w:eastAsia="en-AU"/>
        </w:rPr>
        <w:drawing>
          <wp:inline distT="0" distB="0" distL="0" distR="0">
            <wp:extent cx="1761568" cy="65509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1568" cy="65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BFB" w:rsidRDefault="00890B75">
      <w:pPr>
        <w:pStyle w:val="Title"/>
        <w:rPr>
          <w:lang w:val="en-AU"/>
        </w:rPr>
      </w:pPr>
      <w:r w:rsidRPr="00D172D6">
        <w:rPr>
          <w:sz w:val="44"/>
          <w:lang w:val="en-AU"/>
        </w:rPr>
        <w:t>Customer Request For</w:t>
      </w:r>
      <w:r w:rsidR="00D172D6" w:rsidRPr="00D172D6">
        <w:rPr>
          <w:sz w:val="44"/>
          <w:lang w:val="en-AU"/>
        </w:rPr>
        <w:t>m,</w:t>
      </w:r>
      <w:r w:rsidRPr="00D172D6">
        <w:rPr>
          <w:sz w:val="44"/>
          <w:lang w:val="en-AU"/>
        </w:rPr>
        <w:t xml:space="preserve"> Information/Assessment</w:t>
      </w:r>
    </w:p>
    <w:p w:rsidR="00890B75" w:rsidRDefault="00AC451E" w:rsidP="00890B75">
      <w:pPr>
        <w:rPr>
          <w:lang w:val="en-AU"/>
        </w:rPr>
      </w:pPr>
      <w:r>
        <w:rPr>
          <w:lang w:val="en-AU"/>
        </w:rPr>
        <w:t xml:space="preserve">Thank you for taking your first step towards making your business more energy efficient. At Carbon </w:t>
      </w:r>
      <w:proofErr w:type="gramStart"/>
      <w:r>
        <w:rPr>
          <w:lang w:val="en-AU"/>
        </w:rPr>
        <w:t>Blue</w:t>
      </w:r>
      <w:proofErr w:type="gramEnd"/>
      <w:r>
        <w:rPr>
          <w:lang w:val="en-AU"/>
        </w:rPr>
        <w:t xml:space="preserve"> we strive to help every business in upgrading to a more Energy Efficient Model. Please</w:t>
      </w:r>
      <w:r w:rsidR="006105DF">
        <w:rPr>
          <w:lang w:val="en-AU"/>
        </w:rPr>
        <w:t xml:space="preserve"> fill in the following questionnaire</w:t>
      </w:r>
      <w:r>
        <w:rPr>
          <w:lang w:val="en-AU"/>
        </w:rPr>
        <w:t xml:space="preserve"> so we can contact you and discuss how we can help you</w:t>
      </w:r>
      <w:r w:rsidR="006105DF">
        <w:rPr>
          <w:lang w:val="en-AU"/>
        </w:rPr>
        <w:t xml:space="preserve"> to do this as well</w:t>
      </w:r>
      <w:r>
        <w:rPr>
          <w:lang w:val="en-AU"/>
        </w:rPr>
        <w:t>.</w:t>
      </w:r>
    </w:p>
    <w:p w:rsidR="00890B75" w:rsidRDefault="00890B75" w:rsidP="00890B75">
      <w:pPr>
        <w:rPr>
          <w:lang w:val="en-AU"/>
        </w:rPr>
      </w:pPr>
    </w:p>
    <w:p w:rsidR="00890B75" w:rsidRDefault="00890B75" w:rsidP="00890B75">
      <w:pPr>
        <w:pStyle w:val="Heading1"/>
        <w:rPr>
          <w:lang w:val="en-AU"/>
        </w:rPr>
      </w:pPr>
      <w:r>
        <w:rPr>
          <w:lang w:val="en-AU"/>
        </w:rPr>
        <w:t>DETAILS</w:t>
      </w:r>
    </w:p>
    <w:p w:rsidR="00890B75" w:rsidRPr="00890B75" w:rsidRDefault="00890B75" w:rsidP="00890B75">
      <w:pPr>
        <w:rPr>
          <w:lang w:val="en-AU"/>
        </w:rPr>
      </w:pPr>
    </w:p>
    <w:p w:rsidR="00890B75" w:rsidRDefault="00890B75" w:rsidP="00890B75">
      <w:pPr>
        <w:pStyle w:val="Heading2"/>
        <w:rPr>
          <w:lang w:val="en-AU"/>
        </w:rPr>
      </w:pPr>
      <w:r w:rsidRPr="00890B75">
        <w:rPr>
          <w:lang w:val="en-AU"/>
        </w:rPr>
        <w:t>Your Name (Authorised Representative for company)</w:t>
      </w:r>
    </w:p>
    <w:sdt>
      <w:sdtPr>
        <w:rPr>
          <w:lang w:val="en-AU"/>
        </w:rPr>
        <w:id w:val="-299387352"/>
        <w:placeholder>
          <w:docPart w:val="9CD612B912364270BFD1E9F5CBCEC704"/>
        </w:placeholder>
        <w:showingPlcHdr/>
        <w:text/>
      </w:sdtPr>
      <w:sdtContent>
        <w:p w:rsidR="00890B75" w:rsidRDefault="001B58E2" w:rsidP="00890B75">
          <w:pPr>
            <w:rPr>
              <w:lang w:val="en-AU"/>
            </w:rPr>
          </w:pPr>
          <w:r w:rsidRPr="009F120E">
            <w:rPr>
              <w:rStyle w:val="PlaceholderText"/>
            </w:rPr>
            <w:t>Click or tap here to enter text.</w:t>
          </w:r>
        </w:p>
      </w:sdtContent>
    </w:sdt>
    <w:p w:rsidR="00AC451E" w:rsidRDefault="00AC451E" w:rsidP="00890B75">
      <w:pPr>
        <w:pStyle w:val="Heading2"/>
        <w:rPr>
          <w:lang w:val="en-AU"/>
        </w:rPr>
      </w:pPr>
    </w:p>
    <w:p w:rsidR="00890B75" w:rsidRDefault="00890B75" w:rsidP="00890B75">
      <w:pPr>
        <w:pStyle w:val="Heading2"/>
        <w:rPr>
          <w:lang w:val="en-AU"/>
        </w:rPr>
      </w:pPr>
      <w:r>
        <w:rPr>
          <w:lang w:val="en-AU"/>
        </w:rPr>
        <w:t>Your Contact Number</w:t>
      </w:r>
    </w:p>
    <w:sdt>
      <w:sdtPr>
        <w:rPr>
          <w:lang w:val="en-AU"/>
        </w:rPr>
        <w:id w:val="-2017763064"/>
        <w:placeholder>
          <w:docPart w:val="781324FD2F6044B1B6884B2C5C29BC90"/>
        </w:placeholder>
        <w:showingPlcHdr/>
        <w:text/>
      </w:sdtPr>
      <w:sdtContent>
        <w:p w:rsidR="00890B75" w:rsidRDefault="001B58E2" w:rsidP="00890B75">
          <w:pPr>
            <w:rPr>
              <w:lang w:val="en-AU"/>
            </w:rPr>
          </w:pPr>
          <w:r w:rsidRPr="009F120E">
            <w:rPr>
              <w:rStyle w:val="PlaceholderText"/>
            </w:rPr>
            <w:t>Click or tap here to enter text.</w:t>
          </w:r>
        </w:p>
      </w:sdtContent>
    </w:sdt>
    <w:p w:rsidR="00AC451E" w:rsidRDefault="00AC451E" w:rsidP="00890B75">
      <w:pPr>
        <w:pStyle w:val="Heading2"/>
        <w:rPr>
          <w:lang w:val="en-AU"/>
        </w:rPr>
      </w:pPr>
    </w:p>
    <w:p w:rsidR="00890B75" w:rsidRDefault="00890B75" w:rsidP="00890B75">
      <w:pPr>
        <w:pStyle w:val="Heading2"/>
        <w:rPr>
          <w:lang w:val="en-AU"/>
        </w:rPr>
      </w:pPr>
      <w:r>
        <w:rPr>
          <w:lang w:val="en-AU"/>
        </w:rPr>
        <w:t>Your Email</w:t>
      </w:r>
    </w:p>
    <w:sdt>
      <w:sdtPr>
        <w:rPr>
          <w:lang w:val="en-AU"/>
        </w:rPr>
        <w:id w:val="-1127464371"/>
        <w:placeholder>
          <w:docPart w:val="FEC8D515513841ADBFC4961DF67F6938"/>
        </w:placeholder>
        <w:showingPlcHdr/>
        <w:text/>
      </w:sdtPr>
      <w:sdtContent>
        <w:p w:rsidR="00890B75" w:rsidRPr="00890B75" w:rsidRDefault="001B58E2" w:rsidP="00890B75">
          <w:pPr>
            <w:rPr>
              <w:lang w:val="en-AU"/>
            </w:rPr>
          </w:pPr>
          <w:r w:rsidRPr="009F120E">
            <w:rPr>
              <w:rStyle w:val="PlaceholderText"/>
            </w:rPr>
            <w:t>Click or tap here to enter text.</w:t>
          </w:r>
        </w:p>
      </w:sdtContent>
    </w:sdt>
    <w:p w:rsidR="00AC451E" w:rsidRDefault="00AC451E" w:rsidP="00890B75">
      <w:pPr>
        <w:pStyle w:val="Heading2"/>
        <w:rPr>
          <w:lang w:val="en-AU"/>
        </w:rPr>
      </w:pPr>
    </w:p>
    <w:p w:rsidR="00BA1BFB" w:rsidRPr="00890B75" w:rsidRDefault="00890B75" w:rsidP="00890B75">
      <w:pPr>
        <w:pStyle w:val="Heading2"/>
        <w:rPr>
          <w:lang w:val="en-AU"/>
        </w:rPr>
      </w:pPr>
      <w:r w:rsidRPr="00890B75">
        <w:rPr>
          <w:lang w:val="en-AU"/>
        </w:rPr>
        <w:t>Company Name</w:t>
      </w:r>
    </w:p>
    <w:sdt>
      <w:sdtPr>
        <w:rPr>
          <w:lang w:val="en-AU"/>
        </w:rPr>
        <w:id w:val="2138823634"/>
        <w:placeholder>
          <w:docPart w:val="90FAEBA04AFD4774A11421038F03EE5C"/>
        </w:placeholder>
        <w:showingPlcHdr/>
        <w:text/>
      </w:sdtPr>
      <w:sdtContent>
        <w:p w:rsidR="00890B75" w:rsidRPr="00890B75" w:rsidRDefault="001B58E2" w:rsidP="00890B75">
          <w:pPr>
            <w:rPr>
              <w:lang w:val="en-AU"/>
            </w:rPr>
          </w:pPr>
          <w:r w:rsidRPr="009F120E">
            <w:rPr>
              <w:rStyle w:val="PlaceholderText"/>
            </w:rPr>
            <w:t>Click or tap here to enter text.</w:t>
          </w:r>
        </w:p>
      </w:sdtContent>
    </w:sdt>
    <w:p w:rsidR="00AC451E" w:rsidRDefault="00AC451E" w:rsidP="00890B75">
      <w:pPr>
        <w:pStyle w:val="Heading2"/>
        <w:rPr>
          <w:lang w:val="en-AU"/>
        </w:rPr>
      </w:pPr>
    </w:p>
    <w:p w:rsidR="00890B75" w:rsidRDefault="00890B75" w:rsidP="00890B75">
      <w:pPr>
        <w:pStyle w:val="Heading2"/>
        <w:rPr>
          <w:lang w:val="en-AU"/>
        </w:rPr>
      </w:pPr>
      <w:r w:rsidRPr="00890B75">
        <w:rPr>
          <w:lang w:val="en-AU"/>
        </w:rPr>
        <w:t>Company Address</w:t>
      </w:r>
    </w:p>
    <w:sdt>
      <w:sdtPr>
        <w:rPr>
          <w:lang w:val="en-AU"/>
        </w:rPr>
        <w:id w:val="-886560049"/>
        <w:placeholder>
          <w:docPart w:val="B6884A97A72A44E981F9075C94E79BC3"/>
        </w:placeholder>
        <w:showingPlcHdr/>
        <w:text/>
      </w:sdtPr>
      <w:sdtContent>
        <w:p w:rsidR="00890B75" w:rsidRDefault="001B58E2" w:rsidP="00890B75">
          <w:pPr>
            <w:rPr>
              <w:lang w:val="en-AU"/>
            </w:rPr>
          </w:pPr>
          <w:r w:rsidRPr="009F120E">
            <w:rPr>
              <w:rStyle w:val="PlaceholderText"/>
            </w:rPr>
            <w:t>Click or tap here to enter text.</w:t>
          </w:r>
        </w:p>
      </w:sdtContent>
    </w:sdt>
    <w:p w:rsidR="00AC451E" w:rsidRDefault="00AC451E" w:rsidP="00D172D6">
      <w:pPr>
        <w:pStyle w:val="Heading2"/>
        <w:rPr>
          <w:lang w:val="en-AU"/>
        </w:rPr>
      </w:pPr>
    </w:p>
    <w:p w:rsidR="00890B75" w:rsidRDefault="00D172D6" w:rsidP="00D172D6">
      <w:pPr>
        <w:pStyle w:val="Heading2"/>
        <w:rPr>
          <w:lang w:val="en-AU"/>
        </w:rPr>
      </w:pPr>
      <w:r>
        <w:rPr>
          <w:lang w:val="en-AU"/>
        </w:rPr>
        <w:t>Company ABN (ABN is an eligibility requirement)</w:t>
      </w:r>
    </w:p>
    <w:sdt>
      <w:sdtPr>
        <w:rPr>
          <w:lang w:val="en-AU"/>
        </w:rPr>
        <w:id w:val="1784229377"/>
        <w:placeholder>
          <w:docPart w:val="13662D8627C74A37AE827D8409B90210"/>
        </w:placeholder>
        <w:showingPlcHdr/>
        <w:text/>
      </w:sdtPr>
      <w:sdtContent>
        <w:p w:rsidR="00D172D6" w:rsidRPr="00D172D6" w:rsidRDefault="001B58E2" w:rsidP="00D172D6">
          <w:pPr>
            <w:rPr>
              <w:lang w:val="en-AU"/>
            </w:rPr>
          </w:pPr>
          <w:r w:rsidRPr="009F120E">
            <w:rPr>
              <w:rStyle w:val="PlaceholderText"/>
            </w:rPr>
            <w:t>Click or tap here to enter text.</w:t>
          </w:r>
        </w:p>
      </w:sdtContent>
    </w:sdt>
    <w:p w:rsidR="00890B75" w:rsidRDefault="00890B75">
      <w:pPr>
        <w:ind w:left="0"/>
        <w:rPr>
          <w:lang w:val="en-AU"/>
        </w:rPr>
      </w:pPr>
    </w:p>
    <w:p w:rsidR="00890B75" w:rsidRDefault="00890B75" w:rsidP="00890B75">
      <w:pPr>
        <w:pStyle w:val="Heading1"/>
        <w:rPr>
          <w:lang w:val="en-AU"/>
        </w:rPr>
      </w:pPr>
      <w:r>
        <w:rPr>
          <w:lang w:val="en-AU"/>
        </w:rPr>
        <w:t>QUESTIONNAIRE</w:t>
      </w:r>
    </w:p>
    <w:p w:rsidR="00890B75" w:rsidRDefault="00890B75" w:rsidP="00890B75">
      <w:pPr>
        <w:ind w:left="0"/>
        <w:rPr>
          <w:lang w:val="en-AU"/>
        </w:rPr>
      </w:pPr>
    </w:p>
    <w:p w:rsidR="00890B75" w:rsidRDefault="00890B75" w:rsidP="00890B75">
      <w:pPr>
        <w:pStyle w:val="Heading2"/>
        <w:rPr>
          <w:lang w:val="en-AU"/>
        </w:rPr>
      </w:pPr>
      <w:r>
        <w:rPr>
          <w:lang w:val="en-AU"/>
        </w:rPr>
        <w:t xml:space="preserve">What is the reason for you </w:t>
      </w:r>
      <w:r w:rsidR="0055566E">
        <w:rPr>
          <w:lang w:val="en-AU"/>
        </w:rPr>
        <w:t>contacting us about an</w:t>
      </w:r>
      <w:r>
        <w:rPr>
          <w:lang w:val="en-AU"/>
        </w:rPr>
        <w:t xml:space="preserve"> Energy Efficiency Upgrade?</w:t>
      </w:r>
    </w:p>
    <w:sdt>
      <w:sdtPr>
        <w:rPr>
          <w:lang w:val="en-AU"/>
        </w:rPr>
        <w:id w:val="-1430110373"/>
        <w:placeholder>
          <w:docPart w:val="34B02C1E09074A2890BECD37B78E6F49"/>
        </w:placeholder>
        <w:showingPlcHdr/>
        <w:comboBox>
          <w:listItem w:value="Choose an item."/>
          <w:listItem w:displayText="Wanting more information on Energy Savings Scheme" w:value="Wanting more information on Energy Savings Scheme"/>
          <w:listItem w:displayText="Want to see how much it saves me on the project" w:value="Want to see how much it saves me on the project"/>
          <w:listItem w:displayText="Want to save money on electricity" w:value="Want to save money on electricity"/>
          <w:listItem w:displayText="Want to reduce my carbon footprint" w:value="Want to reduce my carbon footprint"/>
        </w:comboBox>
      </w:sdtPr>
      <w:sdtContent>
        <w:p w:rsidR="00890B75" w:rsidRDefault="001B58E2" w:rsidP="00890B75">
          <w:pPr>
            <w:rPr>
              <w:lang w:val="en-AU"/>
            </w:rPr>
          </w:pPr>
          <w:r w:rsidRPr="009F120E">
            <w:rPr>
              <w:rStyle w:val="PlaceholderText"/>
            </w:rPr>
            <w:t>Choose an item</w:t>
          </w:r>
          <w:r w:rsidR="000E00BA"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sdtContent>
    </w:sdt>
    <w:p w:rsidR="00AC451E" w:rsidRDefault="00AC451E" w:rsidP="00D172D6">
      <w:pPr>
        <w:pStyle w:val="Heading2"/>
        <w:rPr>
          <w:lang w:val="en-AU"/>
        </w:rPr>
      </w:pPr>
    </w:p>
    <w:p w:rsidR="00D172D6" w:rsidRDefault="00D172D6" w:rsidP="00D172D6">
      <w:pPr>
        <w:pStyle w:val="Heading2"/>
        <w:rPr>
          <w:lang w:val="en-AU"/>
        </w:rPr>
      </w:pPr>
      <w:r>
        <w:rPr>
          <w:lang w:val="en-AU"/>
        </w:rPr>
        <w:t>What type of upgrade are you looking to do?</w:t>
      </w:r>
    </w:p>
    <w:sdt>
      <w:sdtPr>
        <w:rPr>
          <w:lang w:val="en-AU"/>
        </w:rPr>
        <w:id w:val="-1215811418"/>
        <w:placeholder>
          <w:docPart w:val="FF655CC5C7644C64A712EEB8285FB653"/>
        </w:placeholder>
        <w:showingPlcHdr/>
        <w:comboBox>
          <w:listItem w:value="Choose an item."/>
          <w:listItem w:displayText="Lighting" w:value="Lighting"/>
          <w:listItem w:displayText="Metering &amp; Verification" w:value="Metering &amp; Verification"/>
          <w:listItem w:displayText="Air-Conditioning" w:value="Air-Conditioning"/>
        </w:comboBox>
      </w:sdtPr>
      <w:sdtContent>
        <w:p w:rsidR="00D172D6" w:rsidRDefault="000E00BA" w:rsidP="00D172D6">
          <w:pPr>
            <w:rPr>
              <w:lang w:val="en-AU"/>
            </w:rPr>
          </w:pPr>
          <w:r w:rsidRPr="009F120E">
            <w:rPr>
              <w:rStyle w:val="PlaceholderText"/>
            </w:rPr>
            <w:t>Choose an item</w:t>
          </w:r>
          <w:r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sdtContent>
    </w:sdt>
    <w:p w:rsidR="00AC451E" w:rsidRDefault="00AC451E" w:rsidP="00D172D6">
      <w:pPr>
        <w:pStyle w:val="Heading2"/>
        <w:rPr>
          <w:lang w:val="en-AU"/>
        </w:rPr>
      </w:pPr>
    </w:p>
    <w:p w:rsidR="00D172D6" w:rsidRDefault="0055566E" w:rsidP="00D172D6">
      <w:pPr>
        <w:pStyle w:val="Heading2"/>
        <w:rPr>
          <w:lang w:val="en-AU"/>
        </w:rPr>
      </w:pPr>
      <w:r>
        <w:rPr>
          <w:lang w:val="en-AU"/>
        </w:rPr>
        <w:t>How soon are you looking to do the nominated upgrade?</w:t>
      </w:r>
    </w:p>
    <w:sdt>
      <w:sdtPr>
        <w:rPr>
          <w:lang w:val="en-AU"/>
        </w:rPr>
        <w:id w:val="-161397332"/>
        <w:placeholder>
          <w:docPart w:val="D088178F37704C55BAD8BEEA1C9F5951"/>
        </w:placeholder>
        <w:showingPlcHdr/>
        <w:comboBox>
          <w:listItem w:value="Choose an item."/>
          <w:listItem w:displayText="Immediately" w:value="Immediately"/>
          <w:listItem w:displayText="This Year" w:value="This Year"/>
          <w:listItem w:displayText="Just looking for information" w:value="Just looking for information"/>
        </w:comboBox>
      </w:sdtPr>
      <w:sdtContent>
        <w:p w:rsidR="0055566E" w:rsidRDefault="000E00BA" w:rsidP="0055566E">
          <w:pPr>
            <w:rPr>
              <w:lang w:val="en-AU"/>
            </w:rPr>
          </w:pPr>
          <w:r w:rsidRPr="009F120E">
            <w:rPr>
              <w:rStyle w:val="PlaceholderText"/>
            </w:rPr>
            <w:t>Choose an item</w:t>
          </w:r>
          <w:r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sdtContent>
    </w:sdt>
    <w:p w:rsidR="00AC451E" w:rsidRDefault="00AC451E" w:rsidP="0055566E">
      <w:pPr>
        <w:pStyle w:val="Heading2"/>
        <w:rPr>
          <w:lang w:val="en-AU"/>
        </w:rPr>
      </w:pPr>
    </w:p>
    <w:p w:rsidR="0055566E" w:rsidRDefault="0055566E" w:rsidP="0055566E">
      <w:pPr>
        <w:pStyle w:val="Heading2"/>
        <w:rPr>
          <w:lang w:val="en-AU"/>
        </w:rPr>
      </w:pPr>
      <w:r>
        <w:rPr>
          <w:lang w:val="en-AU"/>
        </w:rPr>
        <w:t>What is your budget to complete the nominated upgrade?</w:t>
      </w:r>
    </w:p>
    <w:sdt>
      <w:sdtPr>
        <w:rPr>
          <w:lang w:val="en-AU"/>
        </w:rPr>
        <w:id w:val="1199820179"/>
        <w:placeholder>
          <w:docPart w:val="8ACF002FB717434AA7327A2376033083"/>
        </w:placeholder>
        <w:showingPlcHdr/>
        <w:comboBox>
          <w:listItem w:value="Choose an item."/>
          <w:listItem w:displayText="$0-$5000" w:value="$0-$5000"/>
          <w:listItem w:displayText="$5000-$10000" w:value="$5000-$10000"/>
          <w:listItem w:displayText="$10000-$20000" w:value="$10000-$20000"/>
          <w:listItem w:displayText="$20000-$50000" w:value="$20000-$50000"/>
          <w:listItem w:displayText="$50000+" w:value="$50000+"/>
        </w:comboBox>
      </w:sdtPr>
      <w:sdtContent>
        <w:p w:rsidR="0055566E" w:rsidRDefault="000E00BA" w:rsidP="0055566E">
          <w:pPr>
            <w:rPr>
              <w:lang w:val="en-AU"/>
            </w:rPr>
          </w:pPr>
          <w:r w:rsidRPr="009F120E">
            <w:rPr>
              <w:rStyle w:val="PlaceholderText"/>
            </w:rPr>
            <w:t>Choose an item</w:t>
          </w:r>
          <w:r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sdtContent>
    </w:sdt>
    <w:p w:rsidR="00AC451E" w:rsidRDefault="00AC451E" w:rsidP="0055566E">
      <w:pPr>
        <w:pStyle w:val="Heading2"/>
        <w:rPr>
          <w:lang w:val="en-AU"/>
        </w:rPr>
      </w:pPr>
    </w:p>
    <w:p w:rsidR="0055566E" w:rsidRDefault="0055566E" w:rsidP="0055566E">
      <w:pPr>
        <w:pStyle w:val="Heading2"/>
        <w:rPr>
          <w:lang w:val="en-AU"/>
        </w:rPr>
      </w:pPr>
      <w:r>
        <w:rPr>
          <w:lang w:val="en-AU"/>
        </w:rPr>
        <w:t>Do you have a preferred contractor that you would like us to use for the upgrade?</w:t>
      </w:r>
    </w:p>
    <w:p w:rsidR="0055566E" w:rsidRDefault="0055566E" w:rsidP="00AC451E">
      <w:pPr>
        <w:tabs>
          <w:tab w:val="left" w:pos="2292"/>
        </w:tabs>
        <w:rPr>
          <w:lang w:val="en-AU"/>
        </w:rPr>
      </w:pPr>
      <w:sdt>
        <w:sdtPr>
          <w:rPr>
            <w:lang w:val="en-AU"/>
          </w:rPr>
          <w:id w:val="-332529562"/>
          <w:placeholder>
            <w:docPart w:val="829DD122754B422B8819F7B18D187C52"/>
          </w:placeholder>
          <w:showingPlcHdr/>
          <w:comboBox>
            <w:listItem w:value="Choose an item."/>
            <w:listItem w:displayText="Yes" w:value="Yes"/>
            <w:listItem w:displayText="No" w:value="No"/>
          </w:comboBox>
        </w:sdtPr>
        <w:sdtContent>
          <w:r w:rsidR="000E00BA" w:rsidRPr="009F120E">
            <w:rPr>
              <w:rStyle w:val="PlaceholderText"/>
            </w:rPr>
            <w:t>Choose an item</w:t>
          </w:r>
          <w:r w:rsidR="000E00BA">
            <w:rPr>
              <w:rStyle w:val="PlaceholderText"/>
            </w:rPr>
            <w:t xml:space="preserve"> from drop down list</w:t>
          </w:r>
          <w:r w:rsidR="000E00BA" w:rsidRPr="009F120E">
            <w:rPr>
              <w:rStyle w:val="PlaceholderText"/>
            </w:rPr>
            <w:t>.</w:t>
          </w:r>
        </w:sdtContent>
      </w:sdt>
      <w:r w:rsidR="00AC451E">
        <w:rPr>
          <w:lang w:val="en-AU"/>
        </w:rPr>
        <w:tab/>
      </w:r>
      <w:sdt>
        <w:sdtPr>
          <w:rPr>
            <w:lang w:val="en-AU"/>
          </w:rPr>
          <w:alias w:val="Contractor Details"/>
          <w:tag w:val="Contractor Details"/>
          <w:id w:val="1862018592"/>
          <w:placeholder>
            <w:docPart w:val="C78FC059219048439DABC055517D7673"/>
          </w:placeholder>
          <w:showingPlcHdr/>
          <w:text/>
        </w:sdtPr>
        <w:sdtContent>
          <w:r w:rsidR="00AC451E" w:rsidRPr="009F120E">
            <w:rPr>
              <w:rStyle w:val="PlaceholderText"/>
            </w:rPr>
            <w:t xml:space="preserve">Click or tap here to enter </w:t>
          </w:r>
          <w:r w:rsidR="00AC451E">
            <w:rPr>
              <w:rStyle w:val="PlaceholderText"/>
            </w:rPr>
            <w:t>contractor details</w:t>
          </w:r>
          <w:r w:rsidR="00AC451E" w:rsidRPr="009F120E">
            <w:rPr>
              <w:rStyle w:val="PlaceholderText"/>
            </w:rPr>
            <w:t>.</w:t>
          </w:r>
        </w:sdtContent>
      </w:sdt>
    </w:p>
    <w:p w:rsidR="00AC451E" w:rsidRDefault="00AC451E" w:rsidP="0055566E">
      <w:pPr>
        <w:pStyle w:val="Heading2"/>
        <w:rPr>
          <w:lang w:val="en-AU"/>
        </w:rPr>
      </w:pPr>
    </w:p>
    <w:p w:rsidR="0055566E" w:rsidRDefault="0055566E" w:rsidP="0055566E">
      <w:pPr>
        <w:pStyle w:val="Heading2"/>
        <w:rPr>
          <w:lang w:val="en-AU"/>
        </w:rPr>
      </w:pPr>
      <w:r>
        <w:rPr>
          <w:lang w:val="en-AU"/>
        </w:rPr>
        <w:t>Do you have any equipment on site access equipment</w:t>
      </w:r>
      <w:r w:rsidR="00AC451E">
        <w:rPr>
          <w:lang w:val="en-AU"/>
        </w:rPr>
        <w:t xml:space="preserve"> (Scissor lift/EWP)</w:t>
      </w:r>
      <w:r>
        <w:rPr>
          <w:lang w:val="en-AU"/>
        </w:rPr>
        <w:t xml:space="preserve"> for works to be completed or will it ne</w:t>
      </w:r>
      <w:r w:rsidR="00AC451E">
        <w:rPr>
          <w:lang w:val="en-AU"/>
        </w:rPr>
        <w:t>ed to be hired?</w:t>
      </w:r>
    </w:p>
    <w:sdt>
      <w:sdtPr>
        <w:rPr>
          <w:lang w:val="en-AU"/>
        </w:rPr>
        <w:id w:val="-1818024499"/>
        <w:placeholder>
          <w:docPart w:val="A0F75C3D502342A5AEE06B149E96C047"/>
        </w:placeholder>
        <w:showingPlcHdr/>
        <w:comboBox>
          <w:listItem w:value="Choose an item."/>
          <w:listItem w:displayText="Yes" w:value="Yes"/>
          <w:listItem w:displayText="No" w:value="No"/>
          <w:listItem w:displayText="Access equipment not needed" w:value="Access equipment not needed"/>
        </w:comboBox>
      </w:sdtPr>
      <w:sdtContent>
        <w:p w:rsidR="0055566E" w:rsidRDefault="000E00BA" w:rsidP="0055566E">
          <w:pPr>
            <w:rPr>
              <w:lang w:val="en-AU"/>
            </w:rPr>
          </w:pPr>
          <w:r w:rsidRPr="009F120E">
            <w:rPr>
              <w:rStyle w:val="PlaceholderText"/>
            </w:rPr>
            <w:t>Choose an item</w:t>
          </w:r>
          <w:r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sdtContent>
    </w:sdt>
    <w:p w:rsidR="00AC451E" w:rsidRDefault="00AC451E" w:rsidP="00AC451E">
      <w:pPr>
        <w:pStyle w:val="Heading2"/>
      </w:pPr>
    </w:p>
    <w:p w:rsidR="0055566E" w:rsidRDefault="00AC451E" w:rsidP="00AC451E">
      <w:pPr>
        <w:pStyle w:val="Heading2"/>
      </w:pPr>
      <w:r>
        <w:t>Are you the person who will complete the final sign off on the upgrade?</w:t>
      </w:r>
    </w:p>
    <w:p w:rsidR="00AC451E" w:rsidRPr="00AC451E" w:rsidRDefault="00AC451E" w:rsidP="00AC451E">
      <w:sdt>
        <w:sdtPr>
          <w:id w:val="120129214"/>
          <w:placeholder>
            <w:docPart w:val="F5BD951644CA45D8ABB399D0F314F3DE"/>
          </w:placeholder>
          <w:showingPlcHdr/>
          <w:comboBox>
            <w:listItem w:value="Choose an item."/>
            <w:listItem w:displayText="Yes" w:value="Yes"/>
            <w:listItem w:displayText="No" w:value="No"/>
          </w:comboBox>
        </w:sdtPr>
        <w:sdtContent>
          <w:r w:rsidR="000E00BA" w:rsidRPr="009F120E">
            <w:rPr>
              <w:rStyle w:val="PlaceholderText"/>
            </w:rPr>
            <w:t>Choose an item</w:t>
          </w:r>
          <w:r w:rsidR="000E00BA">
            <w:rPr>
              <w:rStyle w:val="PlaceholderText"/>
            </w:rPr>
            <w:t xml:space="preserve"> from drop down list</w:t>
          </w:r>
          <w:r w:rsidR="000E00BA" w:rsidRPr="009F120E">
            <w:rPr>
              <w:rStyle w:val="PlaceholderText"/>
            </w:rPr>
            <w:t>.</w:t>
          </w:r>
        </w:sdtContent>
      </w:sdt>
      <w:r>
        <w:tab/>
      </w:r>
      <w:sdt>
        <w:sdtPr>
          <w:alias w:val="Details of person signing if not you"/>
          <w:tag w:val="Details of person signing if not you"/>
          <w:id w:val="1406883736"/>
          <w:placeholder>
            <w:docPart w:val="A8924EA565F640B6AD9B1D6A41E4E254"/>
          </w:placeholder>
          <w:showingPlcHdr/>
          <w:text/>
        </w:sdtPr>
        <w:sdtContent>
          <w:r w:rsidR="006105DF" w:rsidRPr="009F120E">
            <w:rPr>
              <w:rStyle w:val="PlaceholderText"/>
            </w:rPr>
            <w:t xml:space="preserve">Click or tap here to enter </w:t>
          </w:r>
          <w:r w:rsidR="006105DF">
            <w:rPr>
              <w:rStyle w:val="PlaceholderText"/>
            </w:rPr>
            <w:t>details of person if not you</w:t>
          </w:r>
          <w:r w:rsidR="006105DF" w:rsidRPr="009F120E">
            <w:rPr>
              <w:rStyle w:val="PlaceholderText"/>
            </w:rPr>
            <w:t>.</w:t>
          </w:r>
        </w:sdtContent>
      </w:sdt>
    </w:p>
    <w:sectPr w:rsidR="00AC451E" w:rsidRPr="00AC451E">
      <w:footerReference w:type="defaul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393" w:rsidRDefault="00776393">
      <w:pPr>
        <w:spacing w:after="0" w:line="240" w:lineRule="auto"/>
      </w:pPr>
      <w:r>
        <w:separator/>
      </w:r>
    </w:p>
  </w:endnote>
  <w:endnote w:type="continuationSeparator" w:id="0">
    <w:p w:rsidR="00776393" w:rsidRDefault="00776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table with document title and page number"/>
    </w:tblPr>
    <w:tblGrid>
      <w:gridCol w:w="4680"/>
      <w:gridCol w:w="4680"/>
    </w:tblGrid>
    <w:tr w:rsidR="00BA1BFB">
      <w:tc>
        <w:tcPr>
          <w:tcW w:w="2500" w:type="pct"/>
        </w:tcPr>
        <w:p w:rsidR="00BA1BFB" w:rsidRDefault="00202B20">
          <w:pPr>
            <w:pStyle w:val="Footer"/>
          </w:pPr>
          <w:r>
            <w:t>Carbon Blue</w:t>
          </w:r>
          <w:r w:rsidR="00776393">
            <w:t xml:space="preserve"> </w:t>
          </w:r>
          <w:r w:rsidR="000E00BA">
            <w:t>Customer Form</w:t>
          </w:r>
        </w:p>
      </w:tc>
      <w:tc>
        <w:tcPr>
          <w:tcW w:w="2500" w:type="pct"/>
        </w:tcPr>
        <w:p w:rsidR="00BA1BFB" w:rsidRDefault="00776393">
          <w:pPr>
            <w:pStyle w:val="Foot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\* Arabic </w:instrText>
          </w:r>
          <w:r>
            <w:fldChar w:fldCharType="separate"/>
          </w:r>
          <w:r w:rsidR="000E00BA">
            <w:rPr>
              <w:noProof/>
            </w:rPr>
            <w:t>2</w:t>
          </w:r>
          <w:r>
            <w:fldChar w:fldCharType="end"/>
          </w:r>
        </w:p>
      </w:tc>
    </w:tr>
  </w:tbl>
  <w:p w:rsidR="00BA1BFB" w:rsidRDefault="00BA1B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2D6" w:rsidRPr="00D172D6" w:rsidRDefault="00D172D6">
    <w:pPr>
      <w:pStyle w:val="Footer"/>
      <w:rPr>
        <w:lang w:val="en-AU"/>
      </w:rPr>
    </w:pPr>
    <w:r>
      <w:rPr>
        <w:lang w:val="en-AU"/>
      </w:rPr>
      <w:t>Carbon Blue Customer Form</w:t>
    </w:r>
    <w:r>
      <w:rPr>
        <w:lang w:val="en-AU"/>
      </w:rPr>
      <w:tab/>
    </w:r>
    <w:r>
      <w:rPr>
        <w:lang w:val="en-AU"/>
      </w:rPr>
      <w:tab/>
    </w:r>
    <w:r w:rsidRPr="00D172D6">
      <w:rPr>
        <w:color w:val="7F7F7F" w:themeColor="background1" w:themeShade="7F"/>
        <w:spacing w:val="60"/>
        <w:lang w:val="en-AU"/>
      </w:rPr>
      <w:t>Page</w:t>
    </w:r>
    <w:r w:rsidRPr="00D172D6">
      <w:rPr>
        <w:lang w:val="en-AU"/>
      </w:rPr>
      <w:t xml:space="preserve"> | </w:t>
    </w:r>
    <w:r w:rsidRPr="00D172D6">
      <w:rPr>
        <w:lang w:val="en-AU"/>
      </w:rPr>
      <w:fldChar w:fldCharType="begin"/>
    </w:r>
    <w:r w:rsidRPr="00D172D6">
      <w:rPr>
        <w:lang w:val="en-AU"/>
      </w:rPr>
      <w:instrText xml:space="preserve"> PAGE   \* MERGEFORMAT </w:instrText>
    </w:r>
    <w:r w:rsidRPr="00D172D6">
      <w:rPr>
        <w:lang w:val="en-AU"/>
      </w:rPr>
      <w:fldChar w:fldCharType="separate"/>
    </w:r>
    <w:r w:rsidR="000E00BA" w:rsidRPr="000E00BA">
      <w:rPr>
        <w:b/>
        <w:bCs/>
        <w:noProof/>
        <w:lang w:val="en-AU"/>
      </w:rPr>
      <w:t>1</w:t>
    </w:r>
    <w:r w:rsidRPr="00D172D6">
      <w:rPr>
        <w:b/>
        <w:bCs/>
        <w:noProof/>
        <w:lang w:val="en-A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393" w:rsidRDefault="00776393">
      <w:pPr>
        <w:spacing w:after="0" w:line="240" w:lineRule="auto"/>
      </w:pPr>
      <w:r>
        <w:separator/>
      </w:r>
    </w:p>
  </w:footnote>
  <w:footnote w:type="continuationSeparator" w:id="0">
    <w:p w:rsidR="00776393" w:rsidRDefault="00776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BA247F94"/>
    <w:lvl w:ilvl="0">
      <w:start w:val="1"/>
      <w:numFmt w:val="lowerLetter"/>
      <w:pStyle w:val="ListNumber4"/>
      <w:lvlText w:val="%1)"/>
      <w:lvlJc w:val="left"/>
      <w:pPr>
        <w:ind w:left="1440" w:hanging="360"/>
      </w:pPr>
    </w:lvl>
  </w:abstractNum>
  <w:abstractNum w:abstractNumId="1" w15:restartNumberingAfterBreak="0">
    <w:nsid w:val="FFFFFF7E"/>
    <w:multiLevelType w:val="singleLevel"/>
    <w:tmpl w:val="3C50331C"/>
    <w:lvl w:ilvl="0">
      <w:start w:val="1"/>
      <w:numFmt w:val="decimal"/>
      <w:pStyle w:val="ListNumber3"/>
      <w:lvlText w:val="%1)"/>
      <w:lvlJc w:val="left"/>
      <w:pPr>
        <w:ind w:left="1080" w:hanging="360"/>
      </w:pPr>
    </w:lvl>
  </w:abstractNum>
  <w:abstractNum w:abstractNumId="2" w15:restartNumberingAfterBreak="0">
    <w:nsid w:val="FFFFFF7F"/>
    <w:multiLevelType w:val="singleLevel"/>
    <w:tmpl w:val="D3EEE5A4"/>
    <w:lvl w:ilvl="0">
      <w:start w:val="1"/>
      <w:numFmt w:val="lowerLetter"/>
      <w:pStyle w:val="ListNumber2"/>
      <w:lvlText w:val="%1."/>
      <w:lvlJc w:val="left"/>
      <w:pPr>
        <w:ind w:left="720" w:hanging="360"/>
      </w:pPr>
    </w:lvl>
  </w:abstractNum>
  <w:abstractNum w:abstractNumId="3" w15:restartNumberingAfterBreak="0">
    <w:nsid w:val="FFFFFF83"/>
    <w:multiLevelType w:val="singleLevel"/>
    <w:tmpl w:val="41DE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B268BC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6AB7EAD"/>
    <w:multiLevelType w:val="hybridMultilevel"/>
    <w:tmpl w:val="1C2C334C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514E25"/>
    <w:multiLevelType w:val="hybridMultilevel"/>
    <w:tmpl w:val="98F0B0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93EE21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5F6525"/>
    <w:multiLevelType w:val="hybridMultilevel"/>
    <w:tmpl w:val="057E32A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213AA8"/>
    <w:multiLevelType w:val="hybridMultilevel"/>
    <w:tmpl w:val="128A75C2"/>
    <w:lvl w:ilvl="0" w:tplc="0C09000F">
      <w:start w:val="1"/>
      <w:numFmt w:val="decimal"/>
      <w:lvlText w:val="%1."/>
      <w:lvlJc w:val="left"/>
      <w:pPr>
        <w:ind w:left="3960" w:hanging="360"/>
      </w:pPr>
    </w:lvl>
    <w:lvl w:ilvl="1" w:tplc="0C090019" w:tentative="1">
      <w:start w:val="1"/>
      <w:numFmt w:val="lowerLetter"/>
      <w:lvlText w:val="%2."/>
      <w:lvlJc w:val="left"/>
      <w:pPr>
        <w:ind w:left="4680" w:hanging="360"/>
      </w:pPr>
    </w:lvl>
    <w:lvl w:ilvl="2" w:tplc="0C09001B" w:tentative="1">
      <w:start w:val="1"/>
      <w:numFmt w:val="lowerRoman"/>
      <w:lvlText w:val="%3."/>
      <w:lvlJc w:val="right"/>
      <w:pPr>
        <w:ind w:left="5400" w:hanging="180"/>
      </w:pPr>
    </w:lvl>
    <w:lvl w:ilvl="3" w:tplc="0C09000F" w:tentative="1">
      <w:start w:val="1"/>
      <w:numFmt w:val="decimal"/>
      <w:lvlText w:val="%4."/>
      <w:lvlJc w:val="left"/>
      <w:pPr>
        <w:ind w:left="6120" w:hanging="360"/>
      </w:pPr>
    </w:lvl>
    <w:lvl w:ilvl="4" w:tplc="0C090019" w:tentative="1">
      <w:start w:val="1"/>
      <w:numFmt w:val="lowerLetter"/>
      <w:lvlText w:val="%5."/>
      <w:lvlJc w:val="left"/>
      <w:pPr>
        <w:ind w:left="6840" w:hanging="360"/>
      </w:pPr>
    </w:lvl>
    <w:lvl w:ilvl="5" w:tplc="0C09001B" w:tentative="1">
      <w:start w:val="1"/>
      <w:numFmt w:val="lowerRoman"/>
      <w:lvlText w:val="%6."/>
      <w:lvlJc w:val="right"/>
      <w:pPr>
        <w:ind w:left="7560" w:hanging="180"/>
      </w:pPr>
    </w:lvl>
    <w:lvl w:ilvl="6" w:tplc="0C09000F" w:tentative="1">
      <w:start w:val="1"/>
      <w:numFmt w:val="decimal"/>
      <w:lvlText w:val="%7."/>
      <w:lvlJc w:val="left"/>
      <w:pPr>
        <w:ind w:left="8280" w:hanging="360"/>
      </w:pPr>
    </w:lvl>
    <w:lvl w:ilvl="7" w:tplc="0C090019" w:tentative="1">
      <w:start w:val="1"/>
      <w:numFmt w:val="lowerLetter"/>
      <w:lvlText w:val="%8."/>
      <w:lvlJc w:val="left"/>
      <w:pPr>
        <w:ind w:left="9000" w:hanging="360"/>
      </w:pPr>
    </w:lvl>
    <w:lvl w:ilvl="8" w:tplc="0C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62797542"/>
    <w:multiLevelType w:val="hybridMultilevel"/>
    <w:tmpl w:val="4F62B336"/>
    <w:lvl w:ilvl="0" w:tplc="0C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0" w15:restartNumberingAfterBreak="0">
    <w:nsid w:val="70C057A3"/>
    <w:multiLevelType w:val="hybridMultilevel"/>
    <w:tmpl w:val="9E383F0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2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2"/>
    <w:lvlOverride w:ilvl="0">
      <w:startOverride w:val="1"/>
    </w:lvlOverride>
  </w:num>
  <w:num w:numId="27">
    <w:abstractNumId w:val="2"/>
    <w:lvlOverride w:ilvl="0">
      <w:startOverride w:val="1"/>
    </w:lvlOverride>
  </w:num>
  <w:num w:numId="28">
    <w:abstractNumId w:val="2"/>
    <w:lvlOverride w:ilvl="0">
      <w:startOverride w:val="1"/>
    </w:lvlOverride>
  </w:num>
  <w:num w:numId="29">
    <w:abstractNumId w:val="2"/>
    <w:lvlOverride w:ilvl="0">
      <w:startOverride w:val="1"/>
    </w:lvlOverride>
  </w:num>
  <w:num w:numId="30">
    <w:abstractNumId w:val="2"/>
    <w:lvlOverride w:ilvl="0">
      <w:startOverride w:val="1"/>
    </w:lvlOverride>
  </w:num>
  <w:num w:numId="31">
    <w:abstractNumId w:val="1"/>
    <w:lvlOverride w:ilvl="0">
      <w:startOverride w:val="1"/>
    </w:lvlOverride>
  </w:num>
  <w:num w:numId="32">
    <w:abstractNumId w:val="3"/>
  </w:num>
  <w:num w:numId="33">
    <w:abstractNumId w:val="2"/>
    <w:lvlOverride w:ilvl="0">
      <w:startOverride w:val="1"/>
    </w:lvlOverride>
  </w:num>
  <w:num w:numId="34">
    <w:abstractNumId w:val="1"/>
    <w:lvlOverride w:ilvl="0">
      <w:startOverride w:val="1"/>
    </w:lvlOverride>
  </w:num>
  <w:num w:numId="35">
    <w:abstractNumId w:val="2"/>
    <w:lvlOverride w:ilvl="0">
      <w:startOverride w:val="1"/>
    </w:lvlOverride>
  </w:num>
  <w:num w:numId="36">
    <w:abstractNumId w:val="6"/>
  </w:num>
  <w:num w:numId="37">
    <w:abstractNumId w:val="8"/>
  </w:num>
  <w:num w:numId="38">
    <w:abstractNumId w:val="7"/>
  </w:num>
  <w:num w:numId="39">
    <w:abstractNumId w:val="10"/>
  </w:num>
  <w:num w:numId="40">
    <w:abstractNumId w:val="5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xvj4GSf/+yBPnw2rkWMjQNfHWs2zXBSpzia3pU4fWmWu437IzPkSwMKKN7JsU5bkEfRzL6OmpMgKGvo3EcO4sQ==" w:salt="qd7+PQ6zPU89Am43Woj2yw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985"/>
    <w:rsid w:val="000858D3"/>
    <w:rsid w:val="000E00BA"/>
    <w:rsid w:val="001B58E2"/>
    <w:rsid w:val="00202B20"/>
    <w:rsid w:val="00330B65"/>
    <w:rsid w:val="0055566E"/>
    <w:rsid w:val="006105DF"/>
    <w:rsid w:val="00645878"/>
    <w:rsid w:val="00776393"/>
    <w:rsid w:val="007F38BF"/>
    <w:rsid w:val="00890B75"/>
    <w:rsid w:val="00911619"/>
    <w:rsid w:val="00AC451E"/>
    <w:rsid w:val="00AF0EBF"/>
    <w:rsid w:val="00B30743"/>
    <w:rsid w:val="00B547B9"/>
    <w:rsid w:val="00BA1BFB"/>
    <w:rsid w:val="00BF3DCE"/>
    <w:rsid w:val="00D172D6"/>
    <w:rsid w:val="00DF348F"/>
    <w:rsid w:val="00E43AE4"/>
    <w:rsid w:val="00ED0985"/>
    <w:rsid w:val="00F9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94E9D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semiHidden="1" w:uiPriority="9" w:unhideWhenUsed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qFormat="1"/>
    <w:lsdException w:name="List Number 4" w:qFormat="1"/>
    <w:lsdException w:name="List Number 5" w:semiHidden="1" w:unhideWhenUsed="1"/>
    <w:lsdException w:name="Title" w:uiPriority="10" w:qFormat="1"/>
    <w:lsdException w:name="Closing" w:semiHidden="1" w:uiPriority="3" w:unhideWhenUsed="1" w:qFormat="1"/>
    <w:lsdException w:name="Signature" w:semiHidden="1" w:uiPriority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2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ind w:left="360"/>
    </w:p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tabs>
        <w:tab w:val="right" w:pos="9360"/>
      </w:tabs>
      <w:spacing w:before="240" w:after="0"/>
      <w:ind w:left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0"/>
      <w:ind w:left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365F91" w:themeColor="accent1" w:themeShade="BF"/>
      <w:spacing w:val="4"/>
      <w:sz w:val="26"/>
      <w:szCs w:val="26"/>
    </w:r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  <w:ind w:left="0"/>
    </w:pPr>
    <w:rPr>
      <w:color w:val="548DD4" w:themeColor="text2" w:themeTint="99"/>
    </w:rPr>
  </w:style>
  <w:style w:type="character" w:customStyle="1" w:styleId="FooterChar">
    <w:name w:val="Footer Char"/>
    <w:basedOn w:val="DefaultParagraphFont"/>
    <w:link w:val="Footer"/>
    <w:uiPriority w:val="99"/>
    <w:rPr>
      <w:color w:val="548DD4" w:themeColor="text2" w:themeTint="99"/>
      <w:spacing w:val="4"/>
      <w:sz w:val="20"/>
      <w:szCs w:val="20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240" w:line="240" w:lineRule="auto"/>
      <w:ind w:left="0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ListNumber">
    <w:name w:val="List Number"/>
    <w:basedOn w:val="Normal"/>
    <w:uiPriority w:val="1"/>
    <w:qFormat/>
    <w:pPr>
      <w:keepNext/>
      <w:numPr>
        <w:numId w:val="1"/>
      </w:numPr>
    </w:pPr>
    <w:rPr>
      <w:b/>
      <w:bCs/>
    </w:rPr>
  </w:style>
  <w:style w:type="paragraph" w:styleId="ListNumber2">
    <w:name w:val="List Number 2"/>
    <w:basedOn w:val="Normal"/>
    <w:uiPriority w:val="1"/>
    <w:qFormat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1"/>
    <w:qFormat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1"/>
    <w:qFormat/>
    <w:pPr>
      <w:numPr>
        <w:numId w:val="7"/>
      </w:numPr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color w:val="365F91" w:themeColor="accent1" w:themeShade="BF"/>
      <w:spacing w:val="4"/>
      <w:sz w:val="32"/>
      <w:szCs w:val="32"/>
    </w:rPr>
  </w:style>
  <w:style w:type="character" w:styleId="Strong">
    <w:name w:val="Strong"/>
    <w:basedOn w:val="DefaultParagraphFont"/>
    <w:uiPriority w:val="22"/>
    <w:qFormat/>
    <w:rPr>
      <w:b/>
      <w:b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202B2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B20"/>
  </w:style>
  <w:style w:type="paragraph" w:styleId="ListParagraph">
    <w:name w:val="List Paragraph"/>
    <w:basedOn w:val="Normal"/>
    <w:uiPriority w:val="34"/>
    <w:unhideWhenUsed/>
    <w:qFormat/>
    <w:rsid w:val="00AF0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gan\AppData\Roaming\Microsoft\Templates\HIPAA%20privacy%20policy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81324FD2F6044B1B6884B2C5C29B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1D5AC1-803F-412D-AF5F-D9AF79A1B544}"/>
      </w:docPartPr>
      <w:docPartBody>
        <w:p w:rsidR="00000000" w:rsidRDefault="003D62D8" w:rsidP="003D62D8">
          <w:pPr>
            <w:pStyle w:val="781324FD2F6044B1B6884B2C5C29BC907"/>
          </w:pPr>
          <w:r w:rsidRPr="009F12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C8D515513841ADBFC4961DF67F6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7B9666-7F80-4F3F-880C-43C6264566DC}"/>
      </w:docPartPr>
      <w:docPartBody>
        <w:p w:rsidR="00000000" w:rsidRDefault="003D62D8" w:rsidP="003D62D8">
          <w:pPr>
            <w:pStyle w:val="FEC8D515513841ADBFC4961DF67F69387"/>
          </w:pPr>
          <w:r w:rsidRPr="009F12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884A97A72A44E981F9075C94E79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EC9A9-FCA8-4F8B-ADAF-BA4E44329533}"/>
      </w:docPartPr>
      <w:docPartBody>
        <w:p w:rsidR="00000000" w:rsidRDefault="003D62D8" w:rsidP="003D62D8">
          <w:pPr>
            <w:pStyle w:val="B6884A97A72A44E981F9075C94E79BC37"/>
          </w:pPr>
          <w:r w:rsidRPr="009F12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B02C1E09074A2890BECD37B78E6F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ABECEE-2E8F-4D93-8D6F-967CFE8A8C67}"/>
      </w:docPartPr>
      <w:docPartBody>
        <w:p w:rsidR="00000000" w:rsidRDefault="003D62D8" w:rsidP="003D62D8">
          <w:pPr>
            <w:pStyle w:val="34B02C1E09074A2890BECD37B78E6F496"/>
          </w:pPr>
          <w:r w:rsidRPr="009F120E">
            <w:rPr>
              <w:rStyle w:val="PlaceholderText"/>
            </w:rPr>
            <w:t>Choose an item</w:t>
          </w:r>
          <w:r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docPartBody>
    </w:docPart>
    <w:docPart>
      <w:docPartPr>
        <w:name w:val="FF655CC5C7644C64A712EEB8285FB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8CD10A-D50F-4C73-9C39-BEBAF6FD18A2}"/>
      </w:docPartPr>
      <w:docPartBody>
        <w:p w:rsidR="00000000" w:rsidRDefault="003D62D8" w:rsidP="003D62D8">
          <w:pPr>
            <w:pStyle w:val="FF655CC5C7644C64A712EEB8285FB6536"/>
          </w:pPr>
          <w:r w:rsidRPr="009F120E">
            <w:rPr>
              <w:rStyle w:val="PlaceholderText"/>
            </w:rPr>
            <w:t>Choose an item</w:t>
          </w:r>
          <w:r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docPartBody>
    </w:docPart>
    <w:docPart>
      <w:docPartPr>
        <w:name w:val="D088178F37704C55BAD8BEEA1C9F59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C0B4E-7E0F-4C19-9AF2-0C1BABB06973}"/>
      </w:docPartPr>
      <w:docPartBody>
        <w:p w:rsidR="00000000" w:rsidRDefault="003D62D8" w:rsidP="003D62D8">
          <w:pPr>
            <w:pStyle w:val="D088178F37704C55BAD8BEEA1C9F59514"/>
          </w:pPr>
          <w:r w:rsidRPr="009F120E">
            <w:rPr>
              <w:rStyle w:val="PlaceholderText"/>
            </w:rPr>
            <w:t>Choose an item</w:t>
          </w:r>
          <w:r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docPartBody>
    </w:docPart>
    <w:docPart>
      <w:docPartPr>
        <w:name w:val="8ACF002FB717434AA7327A23760330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795EE-9934-4F85-8459-7963DB1A444B}"/>
      </w:docPartPr>
      <w:docPartBody>
        <w:p w:rsidR="00000000" w:rsidRDefault="003D62D8" w:rsidP="003D62D8">
          <w:pPr>
            <w:pStyle w:val="8ACF002FB717434AA7327A23760330834"/>
          </w:pPr>
          <w:r w:rsidRPr="009F120E">
            <w:rPr>
              <w:rStyle w:val="PlaceholderText"/>
            </w:rPr>
            <w:t>Choose an item</w:t>
          </w:r>
          <w:r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docPartBody>
    </w:docPart>
    <w:docPart>
      <w:docPartPr>
        <w:name w:val="829DD122754B422B8819F7B18D187C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F35793-7A87-447A-9FB7-CBE0434332A9}"/>
      </w:docPartPr>
      <w:docPartBody>
        <w:p w:rsidR="00000000" w:rsidRDefault="003D62D8" w:rsidP="003D62D8">
          <w:pPr>
            <w:pStyle w:val="829DD122754B422B8819F7B18D187C524"/>
          </w:pPr>
          <w:r w:rsidRPr="009F120E">
            <w:rPr>
              <w:rStyle w:val="PlaceholderText"/>
            </w:rPr>
            <w:t>Choose an item</w:t>
          </w:r>
          <w:r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docPartBody>
    </w:docPart>
    <w:docPart>
      <w:docPartPr>
        <w:name w:val="C78FC059219048439DABC055517D76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D8A816-88D3-47EE-8E55-0749A75FFB11}"/>
      </w:docPartPr>
      <w:docPartBody>
        <w:p w:rsidR="00000000" w:rsidRDefault="003D62D8" w:rsidP="003D62D8">
          <w:pPr>
            <w:pStyle w:val="C78FC059219048439DABC055517D76734"/>
          </w:pPr>
          <w:r w:rsidRPr="009F120E">
            <w:rPr>
              <w:rStyle w:val="PlaceholderText"/>
            </w:rPr>
            <w:t xml:space="preserve">Click or tap here to enter </w:t>
          </w:r>
          <w:r>
            <w:rPr>
              <w:rStyle w:val="PlaceholderText"/>
            </w:rPr>
            <w:t>contractor details</w:t>
          </w:r>
          <w:r w:rsidRPr="009F120E">
            <w:rPr>
              <w:rStyle w:val="PlaceholderText"/>
            </w:rPr>
            <w:t>.</w:t>
          </w:r>
        </w:p>
      </w:docPartBody>
    </w:docPart>
    <w:docPart>
      <w:docPartPr>
        <w:name w:val="A0F75C3D502342A5AEE06B149E96C0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5A8A10-3BCB-4AAF-BE09-87355425EE5D}"/>
      </w:docPartPr>
      <w:docPartBody>
        <w:p w:rsidR="00000000" w:rsidRDefault="003D62D8" w:rsidP="003D62D8">
          <w:pPr>
            <w:pStyle w:val="A0F75C3D502342A5AEE06B149E96C0474"/>
          </w:pPr>
          <w:r w:rsidRPr="009F120E">
            <w:rPr>
              <w:rStyle w:val="PlaceholderText"/>
            </w:rPr>
            <w:t>Choose an item</w:t>
          </w:r>
          <w:r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docPartBody>
    </w:docPart>
    <w:docPart>
      <w:docPartPr>
        <w:name w:val="F5BD951644CA45D8ABB399D0F314F3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BBDE9-8A33-4E0D-8A42-FC5DF5287201}"/>
      </w:docPartPr>
      <w:docPartBody>
        <w:p w:rsidR="00000000" w:rsidRDefault="003D62D8" w:rsidP="003D62D8">
          <w:pPr>
            <w:pStyle w:val="F5BD951644CA45D8ABB399D0F314F3DE3"/>
          </w:pPr>
          <w:r w:rsidRPr="009F120E">
            <w:rPr>
              <w:rStyle w:val="PlaceholderText"/>
            </w:rPr>
            <w:t>Choose an item</w:t>
          </w:r>
          <w:r>
            <w:rPr>
              <w:rStyle w:val="PlaceholderText"/>
            </w:rPr>
            <w:t xml:space="preserve"> from drop down list</w:t>
          </w:r>
          <w:r w:rsidRPr="009F120E">
            <w:rPr>
              <w:rStyle w:val="PlaceholderText"/>
            </w:rPr>
            <w:t>.</w:t>
          </w:r>
        </w:p>
      </w:docPartBody>
    </w:docPart>
    <w:docPart>
      <w:docPartPr>
        <w:name w:val="A8924EA565F640B6AD9B1D6A41E4E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04B0F-124E-4137-A784-5D01E49B2A7D}"/>
      </w:docPartPr>
      <w:docPartBody>
        <w:p w:rsidR="00000000" w:rsidRDefault="003D62D8" w:rsidP="003D62D8">
          <w:pPr>
            <w:pStyle w:val="A8924EA565F640B6AD9B1D6A41E4E2543"/>
          </w:pPr>
          <w:r w:rsidRPr="009F120E">
            <w:rPr>
              <w:rStyle w:val="PlaceholderText"/>
            </w:rPr>
            <w:t xml:space="preserve">Click or tap here to enter </w:t>
          </w:r>
          <w:r>
            <w:rPr>
              <w:rStyle w:val="PlaceholderText"/>
            </w:rPr>
            <w:t>details of person if not you</w:t>
          </w:r>
          <w:r w:rsidRPr="009F120E">
            <w:rPr>
              <w:rStyle w:val="PlaceholderText"/>
            </w:rPr>
            <w:t>.</w:t>
          </w:r>
        </w:p>
      </w:docPartBody>
    </w:docPart>
    <w:docPart>
      <w:docPartPr>
        <w:name w:val="9CD612B912364270BFD1E9F5CBCEC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F941F7-8776-4EC8-9970-4CEFC47EB1FB}"/>
      </w:docPartPr>
      <w:docPartBody>
        <w:p w:rsidR="00000000" w:rsidRDefault="003D62D8" w:rsidP="003D62D8">
          <w:pPr>
            <w:pStyle w:val="9CD612B912364270BFD1E9F5CBCEC7042"/>
          </w:pPr>
          <w:r w:rsidRPr="009F12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0FAEBA04AFD4774A11421038F03EE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19A44-95E9-42C8-BC4D-E92AF7E55B36}"/>
      </w:docPartPr>
      <w:docPartBody>
        <w:p w:rsidR="00000000" w:rsidRDefault="003D62D8" w:rsidP="003D62D8">
          <w:pPr>
            <w:pStyle w:val="90FAEBA04AFD4774A11421038F03EE5C2"/>
          </w:pPr>
          <w:r w:rsidRPr="009F120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662D8627C74A37AE827D8409B902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4E82C6-03B4-4AA4-864A-9EB546668C79}"/>
      </w:docPartPr>
      <w:docPartBody>
        <w:p w:rsidR="00000000" w:rsidRDefault="003D62D8" w:rsidP="003D62D8">
          <w:pPr>
            <w:pStyle w:val="13662D8627C74A37AE827D8409B902102"/>
          </w:pPr>
          <w:r w:rsidRPr="009F120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9FB"/>
    <w:rsid w:val="003D62D8"/>
    <w:rsid w:val="00B749FB"/>
    <w:rsid w:val="00BB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3D62D8"/>
    <w:rPr>
      <w:color w:val="808080"/>
    </w:rPr>
  </w:style>
  <w:style w:type="paragraph" w:customStyle="1" w:styleId="A43A84EBD04545C1A8AD09EF7C0CE749">
    <w:name w:val="A43A84EBD04545C1A8AD09EF7C0CE749"/>
  </w:style>
  <w:style w:type="paragraph" w:customStyle="1" w:styleId="3D57499EDEE0494BB957519C08E1D3DF">
    <w:name w:val="3D57499EDEE0494BB957519C08E1D3DF"/>
  </w:style>
  <w:style w:type="paragraph" w:customStyle="1" w:styleId="DCD41746ADB7476CA1947EE5867842BD">
    <w:name w:val="DCD41746ADB7476CA1947EE5867842BD"/>
  </w:style>
  <w:style w:type="paragraph" w:customStyle="1" w:styleId="51983E5B41FB4077BAEC3BDA1551B85D">
    <w:name w:val="51983E5B41FB4077BAEC3BDA1551B85D"/>
  </w:style>
  <w:style w:type="paragraph" w:customStyle="1" w:styleId="09D6E77B7967452AB314B4E424CC7896">
    <w:name w:val="09D6E77B7967452AB314B4E424CC7896"/>
  </w:style>
  <w:style w:type="paragraph" w:customStyle="1" w:styleId="C974328ED95840039263339302E96288">
    <w:name w:val="C974328ED95840039263339302E96288"/>
  </w:style>
  <w:style w:type="paragraph" w:customStyle="1" w:styleId="7071979172254B899E769A3506761CCC">
    <w:name w:val="7071979172254B899E769A3506761CCC"/>
  </w:style>
  <w:style w:type="paragraph" w:customStyle="1" w:styleId="0863196E463D4707A7161116DAA49219">
    <w:name w:val="0863196E463D4707A7161116DAA49219"/>
  </w:style>
  <w:style w:type="paragraph" w:customStyle="1" w:styleId="C4F82FED57C14867A9D4D624D1A6F885">
    <w:name w:val="C4F82FED57C14867A9D4D624D1A6F885"/>
  </w:style>
  <w:style w:type="paragraph" w:customStyle="1" w:styleId="0BD705EBDB7C485DB1365CB1CDF0535F">
    <w:name w:val="0BD705EBDB7C485DB1365CB1CDF0535F"/>
  </w:style>
  <w:style w:type="paragraph" w:customStyle="1" w:styleId="8EDD8DAB52A34C639167AF2C316BB868">
    <w:name w:val="8EDD8DAB52A34C639167AF2C316BB868"/>
  </w:style>
  <w:style w:type="paragraph" w:customStyle="1" w:styleId="7DD959185D2A40E6A5D439CBFA120F9E">
    <w:name w:val="7DD959185D2A40E6A5D439CBFA120F9E"/>
  </w:style>
  <w:style w:type="paragraph" w:customStyle="1" w:styleId="2D77A8FBEF8A406082CB58C020E9EEFC">
    <w:name w:val="2D77A8FBEF8A406082CB58C020E9EEFC"/>
  </w:style>
  <w:style w:type="paragraph" w:customStyle="1" w:styleId="5F28895277C049679D0DB6DDB32723F8">
    <w:name w:val="5F28895277C049679D0DB6DDB32723F8"/>
  </w:style>
  <w:style w:type="paragraph" w:customStyle="1" w:styleId="257829F649744EADBB388F99D64DA75C">
    <w:name w:val="257829F649744EADBB388F99D64DA75C"/>
  </w:style>
  <w:style w:type="paragraph" w:customStyle="1" w:styleId="4A968C36E412472E92FE0F38C354D703">
    <w:name w:val="4A968C36E412472E92FE0F38C354D703"/>
  </w:style>
  <w:style w:type="paragraph" w:customStyle="1" w:styleId="1216BA5B255B452991E5A5A96D9E294C">
    <w:name w:val="1216BA5B255B452991E5A5A96D9E294C"/>
  </w:style>
  <w:style w:type="paragraph" w:customStyle="1" w:styleId="491C232B69764D23B257A2EDA436AFD3">
    <w:name w:val="491C232B69764D23B257A2EDA436AFD3"/>
  </w:style>
  <w:style w:type="paragraph" w:customStyle="1" w:styleId="E4E9AD9CB12A454E814C41AE10737290">
    <w:name w:val="E4E9AD9CB12A454E814C41AE10737290"/>
  </w:style>
  <w:style w:type="paragraph" w:customStyle="1" w:styleId="578D38D17A2F49AB8D47416071330120">
    <w:name w:val="578D38D17A2F49AB8D47416071330120"/>
  </w:style>
  <w:style w:type="paragraph" w:customStyle="1" w:styleId="DEBD098A075146B0BD8BB41FBC798C82">
    <w:name w:val="DEBD098A075146B0BD8BB41FBC798C82"/>
  </w:style>
  <w:style w:type="paragraph" w:customStyle="1" w:styleId="E9FE7FE08FEC4ACC818070801E4144AE">
    <w:name w:val="E9FE7FE08FEC4ACC818070801E4144AE"/>
  </w:style>
  <w:style w:type="paragraph" w:customStyle="1" w:styleId="254972D6E9EA465FBF22B33F2AF0F0E0">
    <w:name w:val="254972D6E9EA465FBF22B33F2AF0F0E0"/>
  </w:style>
  <w:style w:type="paragraph" w:customStyle="1" w:styleId="0A50BF4D51C54817A29C2BC81415E986">
    <w:name w:val="0A50BF4D51C54817A29C2BC81415E986"/>
  </w:style>
  <w:style w:type="paragraph" w:customStyle="1" w:styleId="373BAE24FA324486BEE06B640E01EB31">
    <w:name w:val="373BAE24FA324486BEE06B640E01EB31"/>
  </w:style>
  <w:style w:type="paragraph" w:customStyle="1" w:styleId="B65655A6852E4C949732764141EF36EC">
    <w:name w:val="B65655A6852E4C949732764141EF36EC"/>
  </w:style>
  <w:style w:type="paragraph" w:customStyle="1" w:styleId="83704E86FAF84E3EAAF588F4747A4C88">
    <w:name w:val="83704E86FAF84E3EAAF588F4747A4C88"/>
  </w:style>
  <w:style w:type="paragraph" w:customStyle="1" w:styleId="F5309F39EDDA4426A02F57A61B1C3B3A">
    <w:name w:val="F5309F39EDDA4426A02F57A61B1C3B3A"/>
  </w:style>
  <w:style w:type="paragraph" w:customStyle="1" w:styleId="B183533656324D61980346D374BAD31B">
    <w:name w:val="B183533656324D61980346D374BAD31B"/>
  </w:style>
  <w:style w:type="paragraph" w:customStyle="1" w:styleId="B75E9E02FC734AA587158EB84E90A6BC">
    <w:name w:val="B75E9E02FC734AA587158EB84E90A6BC"/>
  </w:style>
  <w:style w:type="paragraph" w:customStyle="1" w:styleId="62AE610A746A412597476C4ED209B34B">
    <w:name w:val="62AE610A746A412597476C4ED209B34B"/>
  </w:style>
  <w:style w:type="paragraph" w:customStyle="1" w:styleId="AF7251A954DC481E98BFA32F627C6ACF">
    <w:name w:val="AF7251A954DC481E98BFA32F627C6ACF"/>
  </w:style>
  <w:style w:type="paragraph" w:customStyle="1" w:styleId="2462C5EA52CF448AAB62A9A66D2DE96F">
    <w:name w:val="2462C5EA52CF448AAB62A9A66D2DE96F"/>
  </w:style>
  <w:style w:type="paragraph" w:customStyle="1" w:styleId="EAA1289D64A54DFD96F7757F54BE6B9E">
    <w:name w:val="EAA1289D64A54DFD96F7757F54BE6B9E"/>
  </w:style>
  <w:style w:type="paragraph" w:customStyle="1" w:styleId="191E2AC704FA478BB2961722133FB93F">
    <w:name w:val="191E2AC704FA478BB2961722133FB93F"/>
  </w:style>
  <w:style w:type="paragraph" w:customStyle="1" w:styleId="6D17F2B0520043A6B9070226718D0E88">
    <w:name w:val="6D17F2B0520043A6B9070226718D0E88"/>
  </w:style>
  <w:style w:type="paragraph" w:customStyle="1" w:styleId="DCAB5B6707374D6386102C133AD9142C">
    <w:name w:val="DCAB5B6707374D6386102C133AD9142C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FE09A8A8BBE41B983B14FBCE484E2B5">
    <w:name w:val="BFE09A8A8BBE41B983B14FBCE484E2B5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781324FD2F6044B1B6884B2C5C29BC90">
    <w:name w:val="781324FD2F6044B1B6884B2C5C29BC90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EC8D515513841ADBFC4961DF67F6938">
    <w:name w:val="FEC8D515513841ADBFC4961DF67F6938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DCAB5B6707374D6386102C133AD9142C1">
    <w:name w:val="DCAB5B6707374D6386102C133AD9142C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6884A97A72A44E981F9075C94E79BC3">
    <w:name w:val="B6884A97A72A44E981F9075C94E79BC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FE09A8A8BBE41B983B14FBCE484E2B51">
    <w:name w:val="BFE09A8A8BBE41B983B14FBCE484E2B5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781324FD2F6044B1B6884B2C5C29BC901">
    <w:name w:val="781324FD2F6044B1B6884B2C5C29BC90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EC8D515513841ADBFC4961DF67F69381">
    <w:name w:val="FEC8D515513841ADBFC4961DF67F6938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DCAB5B6707374D6386102C133AD9142C2">
    <w:name w:val="DCAB5B6707374D6386102C133AD9142C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6884A97A72A44E981F9075C94E79BC31">
    <w:name w:val="B6884A97A72A44E981F9075C94E79BC3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2E7618542CDD40668D4B6AE233A1DB6D">
    <w:name w:val="2E7618542CDD40668D4B6AE233A1DB6D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34B02C1E09074A2890BECD37B78E6F49">
    <w:name w:val="34B02C1E09074A2890BECD37B78E6F49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F655CC5C7644C64A712EEB8285FB653">
    <w:name w:val="FF655CC5C7644C64A712EEB8285FB65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FE09A8A8BBE41B983B14FBCE484E2B52">
    <w:name w:val="BFE09A8A8BBE41B983B14FBCE484E2B5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781324FD2F6044B1B6884B2C5C29BC902">
    <w:name w:val="781324FD2F6044B1B6884B2C5C29BC90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EC8D515513841ADBFC4961DF67F69382">
    <w:name w:val="FEC8D515513841ADBFC4961DF67F6938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DCAB5B6707374D6386102C133AD9142C3">
    <w:name w:val="DCAB5B6707374D6386102C133AD9142C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6884A97A72A44E981F9075C94E79BC32">
    <w:name w:val="B6884A97A72A44E981F9075C94E79BC3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2E7618542CDD40668D4B6AE233A1DB6D1">
    <w:name w:val="2E7618542CDD40668D4B6AE233A1DB6D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34B02C1E09074A2890BECD37B78E6F491">
    <w:name w:val="34B02C1E09074A2890BECD37B78E6F49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F655CC5C7644C64A712EEB8285FB6531">
    <w:name w:val="FF655CC5C7644C64A712EEB8285FB653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FE09A8A8BBE41B983B14FBCE484E2B53">
    <w:name w:val="BFE09A8A8BBE41B983B14FBCE484E2B5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781324FD2F6044B1B6884B2C5C29BC903">
    <w:name w:val="781324FD2F6044B1B6884B2C5C29BC90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EC8D515513841ADBFC4961DF67F69383">
    <w:name w:val="FEC8D515513841ADBFC4961DF67F6938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DCAB5B6707374D6386102C133AD9142C4">
    <w:name w:val="DCAB5B6707374D6386102C133AD9142C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6884A97A72A44E981F9075C94E79BC33">
    <w:name w:val="B6884A97A72A44E981F9075C94E79BC3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2E7618542CDD40668D4B6AE233A1DB6D2">
    <w:name w:val="2E7618542CDD40668D4B6AE233A1DB6D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34B02C1E09074A2890BECD37B78E6F492">
    <w:name w:val="34B02C1E09074A2890BECD37B78E6F49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F655CC5C7644C64A712EEB8285FB6532">
    <w:name w:val="FF655CC5C7644C64A712EEB8285FB653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D088178F37704C55BAD8BEEA1C9F5951">
    <w:name w:val="D088178F37704C55BAD8BEEA1C9F595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8ACF002FB717434AA7327A2376033083">
    <w:name w:val="8ACF002FB717434AA7327A237603308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829DD122754B422B8819F7B18D187C52">
    <w:name w:val="829DD122754B422B8819F7B18D187C5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C78FC059219048439DABC055517D7673">
    <w:name w:val="C78FC059219048439DABC055517D767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A0F75C3D502342A5AEE06B149E96C047">
    <w:name w:val="A0F75C3D502342A5AEE06B149E96C047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FE09A8A8BBE41B983B14FBCE484E2B54">
    <w:name w:val="BFE09A8A8BBE41B983B14FBCE484E2B5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781324FD2F6044B1B6884B2C5C29BC904">
    <w:name w:val="781324FD2F6044B1B6884B2C5C29BC90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EC8D515513841ADBFC4961DF67F69384">
    <w:name w:val="FEC8D515513841ADBFC4961DF67F6938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DCAB5B6707374D6386102C133AD9142C5">
    <w:name w:val="DCAB5B6707374D6386102C133AD9142C5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6884A97A72A44E981F9075C94E79BC34">
    <w:name w:val="B6884A97A72A44E981F9075C94E79BC3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2E7618542CDD40668D4B6AE233A1DB6D3">
    <w:name w:val="2E7618542CDD40668D4B6AE233A1DB6D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34B02C1E09074A2890BECD37B78E6F493">
    <w:name w:val="34B02C1E09074A2890BECD37B78E6F49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F655CC5C7644C64A712EEB8285FB6533">
    <w:name w:val="FF655CC5C7644C64A712EEB8285FB653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D088178F37704C55BAD8BEEA1C9F59511">
    <w:name w:val="D088178F37704C55BAD8BEEA1C9F5951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8ACF002FB717434AA7327A23760330831">
    <w:name w:val="8ACF002FB717434AA7327A2376033083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829DD122754B422B8819F7B18D187C521">
    <w:name w:val="829DD122754B422B8819F7B18D187C52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C78FC059219048439DABC055517D76731">
    <w:name w:val="C78FC059219048439DABC055517D7673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A0F75C3D502342A5AEE06B149E96C0471">
    <w:name w:val="A0F75C3D502342A5AEE06B149E96C047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5BD951644CA45D8ABB399D0F314F3DE">
    <w:name w:val="F5BD951644CA45D8ABB399D0F314F3DE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A8924EA565F640B6AD9B1D6A41E4E254">
    <w:name w:val="A8924EA565F640B6AD9B1D6A41E4E25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9CD612B912364270BFD1E9F5CBCEC704">
    <w:name w:val="9CD612B912364270BFD1E9F5CBCEC70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781324FD2F6044B1B6884B2C5C29BC905">
    <w:name w:val="781324FD2F6044B1B6884B2C5C29BC905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EC8D515513841ADBFC4961DF67F69385">
    <w:name w:val="FEC8D515513841ADBFC4961DF67F69385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90FAEBA04AFD4774A11421038F03EE5C">
    <w:name w:val="90FAEBA04AFD4774A11421038F03EE5C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6884A97A72A44E981F9075C94E79BC35">
    <w:name w:val="B6884A97A72A44E981F9075C94E79BC35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13662D8627C74A37AE827D8409B90210">
    <w:name w:val="13662D8627C74A37AE827D8409B90210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34B02C1E09074A2890BECD37B78E6F494">
    <w:name w:val="34B02C1E09074A2890BECD37B78E6F49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F655CC5C7644C64A712EEB8285FB6534">
    <w:name w:val="FF655CC5C7644C64A712EEB8285FB653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D088178F37704C55BAD8BEEA1C9F59512">
    <w:name w:val="D088178F37704C55BAD8BEEA1C9F5951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8ACF002FB717434AA7327A23760330832">
    <w:name w:val="8ACF002FB717434AA7327A2376033083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829DD122754B422B8819F7B18D187C522">
    <w:name w:val="829DD122754B422B8819F7B18D187C52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C78FC059219048439DABC055517D76732">
    <w:name w:val="C78FC059219048439DABC055517D7673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A0F75C3D502342A5AEE06B149E96C0472">
    <w:name w:val="A0F75C3D502342A5AEE06B149E96C047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5BD951644CA45D8ABB399D0F314F3DE1">
    <w:name w:val="F5BD951644CA45D8ABB399D0F314F3DE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A8924EA565F640B6AD9B1D6A41E4E2541">
    <w:name w:val="A8924EA565F640B6AD9B1D6A41E4E254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9CD612B912364270BFD1E9F5CBCEC7041">
    <w:name w:val="9CD612B912364270BFD1E9F5CBCEC704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781324FD2F6044B1B6884B2C5C29BC906">
    <w:name w:val="781324FD2F6044B1B6884B2C5C29BC906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EC8D515513841ADBFC4961DF67F69386">
    <w:name w:val="FEC8D515513841ADBFC4961DF67F69386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90FAEBA04AFD4774A11421038F03EE5C1">
    <w:name w:val="90FAEBA04AFD4774A11421038F03EE5C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6884A97A72A44E981F9075C94E79BC36">
    <w:name w:val="B6884A97A72A44E981F9075C94E79BC36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13662D8627C74A37AE827D8409B902101">
    <w:name w:val="13662D8627C74A37AE827D8409B902101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34B02C1E09074A2890BECD37B78E6F495">
    <w:name w:val="34B02C1E09074A2890BECD37B78E6F495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F655CC5C7644C64A712EEB8285FB6535">
    <w:name w:val="FF655CC5C7644C64A712EEB8285FB6535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D088178F37704C55BAD8BEEA1C9F59513">
    <w:name w:val="D088178F37704C55BAD8BEEA1C9F5951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8ACF002FB717434AA7327A23760330833">
    <w:name w:val="8ACF002FB717434AA7327A2376033083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829DD122754B422B8819F7B18D187C523">
    <w:name w:val="829DD122754B422B8819F7B18D187C52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C78FC059219048439DABC055517D76733">
    <w:name w:val="C78FC059219048439DABC055517D7673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A0F75C3D502342A5AEE06B149E96C0473">
    <w:name w:val="A0F75C3D502342A5AEE06B149E96C047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5BD951644CA45D8ABB399D0F314F3DE2">
    <w:name w:val="F5BD951644CA45D8ABB399D0F314F3DE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A8924EA565F640B6AD9B1D6A41E4E2542">
    <w:name w:val="A8924EA565F640B6AD9B1D6A41E4E254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9CD612B912364270BFD1E9F5CBCEC7042">
    <w:name w:val="9CD612B912364270BFD1E9F5CBCEC704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781324FD2F6044B1B6884B2C5C29BC907">
    <w:name w:val="781324FD2F6044B1B6884B2C5C29BC907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EC8D515513841ADBFC4961DF67F69387">
    <w:name w:val="FEC8D515513841ADBFC4961DF67F69387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90FAEBA04AFD4774A11421038F03EE5C2">
    <w:name w:val="90FAEBA04AFD4774A11421038F03EE5C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B6884A97A72A44E981F9075C94E79BC37">
    <w:name w:val="B6884A97A72A44E981F9075C94E79BC37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13662D8627C74A37AE827D8409B902102">
    <w:name w:val="13662D8627C74A37AE827D8409B902102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34B02C1E09074A2890BECD37B78E6F496">
    <w:name w:val="34B02C1E09074A2890BECD37B78E6F496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F655CC5C7644C64A712EEB8285FB6536">
    <w:name w:val="FF655CC5C7644C64A712EEB8285FB6536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D088178F37704C55BAD8BEEA1C9F59514">
    <w:name w:val="D088178F37704C55BAD8BEEA1C9F5951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8ACF002FB717434AA7327A23760330834">
    <w:name w:val="8ACF002FB717434AA7327A2376033083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829DD122754B422B8819F7B18D187C524">
    <w:name w:val="829DD122754B422B8819F7B18D187C52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C78FC059219048439DABC055517D76734">
    <w:name w:val="C78FC059219048439DABC055517D7673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A0F75C3D502342A5AEE06B149E96C0474">
    <w:name w:val="A0F75C3D502342A5AEE06B149E96C0474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F5BD951644CA45D8ABB399D0F314F3DE3">
    <w:name w:val="F5BD951644CA45D8ABB399D0F314F3DE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  <w:style w:type="paragraph" w:customStyle="1" w:styleId="A8924EA565F640B6AD9B1D6A41E4E2543">
    <w:name w:val="A8924EA565F640B6AD9B1D6A41E4E2543"/>
    <w:rsid w:val="003D62D8"/>
    <w:pPr>
      <w:spacing w:after="240" w:line="276" w:lineRule="auto"/>
      <w:ind w:left="360"/>
    </w:pPr>
    <w:rPr>
      <w:sz w:val="20"/>
      <w:szCs w:val="20"/>
      <w:lang w:val="en-US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996A2B45BC474287CA3B39861CC4F0" ma:contentTypeVersion="3" ma:contentTypeDescription="Create a new document." ma:contentTypeScope="" ma:versionID="a26f4b2b6f9fa16c57377efc4734c569">
  <xsd:schema xmlns:xsd="http://www.w3.org/2001/XMLSchema" xmlns:xs="http://www.w3.org/2001/XMLSchema" xmlns:p="http://schemas.microsoft.com/office/2006/metadata/properties" xmlns:ns2="c176e54f-9622-42c7-bb0c-eb81f10a5d2e" xmlns:ns3="1c1cec1d-a7ca-47e9-9dca-7d5958d1cb32" targetNamespace="http://schemas.microsoft.com/office/2006/metadata/properties" ma:root="true" ma:fieldsID="61f36c33308c27d0ea6ee814e1f6f061" ns2:_="" ns3:_="">
    <xsd:import namespace="c176e54f-9622-42c7-bb0c-eb81f10a5d2e"/>
    <xsd:import namespace="1c1cec1d-a7ca-47e9-9dca-7d5958d1cb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Comment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6e54f-9622-42c7-bb0c-eb81f10a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1cec1d-a7ca-47e9-9dca-7d5958d1cb32" elementFormDefault="qualified">
    <xsd:import namespace="http://schemas.microsoft.com/office/2006/documentManagement/types"/>
    <xsd:import namespace="http://schemas.microsoft.com/office/infopath/2007/PartnerControls"/>
    <xsd:element name="Comments" ma:index="9" nillable="true" ma:displayName="Comments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1c1cec1d-a7ca-47e9-9dca-7d5958d1cb32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B865A5A-7D30-4182-9572-76542E655604}"/>
</file>

<file path=customXml/itemProps3.xml><?xml version="1.0" encoding="utf-8"?>
<ds:datastoreItem xmlns:ds="http://schemas.openxmlformats.org/officeDocument/2006/customXml" ds:itemID="{E0CE3C4B-A3BF-4A14-B266-33535BF92F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FEC9C-0238-4E04-9801-6FCC046F626E}"/>
</file>

<file path=customXml/itemProps5.xml><?xml version="1.0" encoding="utf-8"?>
<ds:datastoreItem xmlns:ds="http://schemas.openxmlformats.org/officeDocument/2006/customXml" ds:itemID="{5BA910F3-9941-488F-A080-0D2C902FB5B6}"/>
</file>

<file path=docProps/app.xml><?xml version="1.0" encoding="utf-8"?>
<Properties xmlns="http://schemas.openxmlformats.org/officeDocument/2006/extended-properties" xmlns:vt="http://schemas.openxmlformats.org/officeDocument/2006/docPropsVTypes">
  <Template>HIPAA privacy policy</Template>
  <TotalTime>0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2017-02-06T01:36:00Z</dcterms:created>
  <dcterms:modified xsi:type="dcterms:W3CDTF">2017-02-06T02:28:00Z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TC040218179991</vt:lpwstr>
  </property>
  <property fmtid="{D5CDD505-2E9C-101B-9397-08002B2CF9AE}" pid="3" name="ContentTypeId">
    <vt:lpwstr>0x0101001B996A2B45BC474287CA3B39861CC4F0</vt:lpwstr>
  </property>
</Properties>
</file>